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Manchester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Manchester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Manchester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Manchester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Manchester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Manchester Central are estimated to have a score of 1-2 on the PGSI (low-risk gambling), whilst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70.0% </w:t>
      </w:r>
      <w:r w:rsidRPr="004747BF">
        <w:rPr>
          <w:rFonts w:ascii="Libre Franklin Light" w:eastAsia="Times New Roman" w:hAnsi="Libre Franklin Light" w:cs="Calibri Light"/>
        </w:rPr>
        <w:t xml:space="preserve">of those respondents classified as PGSI 8+ in Manchester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Manchester Central is estimated to be </w:t>
      </w:r>
      <w:r w:rsidRPr="00773DF7">
        <w:rPr>
          <w:rFonts w:ascii="Libre Franklin Light" w:eastAsia="Times New Roman" w:hAnsi="Libre Franklin Light" w:cs="Calibri Light"/>
          <w:b/>
          <w:bCs/>
          <w:color w:val="C45911" w:themeColor="accent2" w:themeShade="BF"/>
        </w:rPr>
        <w:t xml:space="preserve">£5,496,402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Manchester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Manchester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chester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Manchester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chester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Manchester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chester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Manchester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Manchester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Manchester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Manchester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Manchester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£5,496,402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Manchester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£89,527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£1,851,477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£132,633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£37,303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£68,389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£3,317,073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£5,496,402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Manchester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Manchester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Manchester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Manchester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Manchester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Manchester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F705C0F-2BA4-4669-925D-0E6B88473D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